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8D9E3" w14:textId="77777777" w:rsidR="008A776A" w:rsidRDefault="008A776A" w:rsidP="008A77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NATTON</w:t>
      </w:r>
      <w:r>
        <w:rPr>
          <w:rFonts w:ascii="Times New Roman" w:hAnsi="Times New Roman" w:cs="Times New Roman"/>
          <w:sz w:val="24"/>
          <w:szCs w:val="24"/>
        </w:rPr>
        <w:t xml:space="preserve">         (fl.1483)</w:t>
      </w:r>
    </w:p>
    <w:p w14:paraId="2407C160" w14:textId="07C742B9" w:rsidR="00042091" w:rsidRDefault="00042091" w:rsidP="008A77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Tewkesbury. Merchant.</w:t>
      </w:r>
    </w:p>
    <w:p w14:paraId="78CBA823" w14:textId="77777777" w:rsidR="008A776A" w:rsidRDefault="008A776A" w:rsidP="008A77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7FE3C47" w14:textId="77777777" w:rsidR="008A776A" w:rsidRDefault="008A776A" w:rsidP="008A77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5B497C" w14:textId="77777777" w:rsidR="008A776A" w:rsidRDefault="008A776A" w:rsidP="008A77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William Broke of Tewkesbury(q.v.), Henry Rede </w:t>
      </w:r>
    </w:p>
    <w:p w14:paraId="5C1EDDC8" w14:textId="77777777" w:rsidR="008A776A" w:rsidRDefault="008A776A" w:rsidP="008A77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The Mythe(q.v.), John Gynes of Cheltenham(q.v.) and John Draper of</w:t>
      </w:r>
    </w:p>
    <w:p w14:paraId="272F234A" w14:textId="77777777" w:rsidR="008A776A" w:rsidRDefault="008A776A" w:rsidP="008A77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Gloucester(q.v.).</w:t>
      </w:r>
    </w:p>
    <w:p w14:paraId="56699B5C" w14:textId="77777777" w:rsidR="008A776A" w:rsidRDefault="008A776A" w:rsidP="008A77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>
          <w:rPr>
            <w:rStyle w:val="Hyperlink"/>
            <w:rFonts w:ascii="Times New Roman" w:hAnsi="Times New Roman" w:cs="Times New Roman"/>
            <w:sz w:val="24"/>
            <w:szCs w:val="24"/>
          </w:rPr>
          <w:t xml:space="preserve">http://aalt.law.uh.edu/Indices/CP40Indices/CP40no883Pl.htm  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2C79EB38" w14:textId="77777777" w:rsidR="008A776A" w:rsidRDefault="008A776A" w:rsidP="008A77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1483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Richard Naunton of Alderwasley,</w:t>
      </w:r>
    </w:p>
    <w:p w14:paraId="5C41922B" w14:textId="77777777" w:rsidR="008A776A" w:rsidRDefault="008A776A" w:rsidP="008A77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Derbyshire(q.v.).   (ibid.)</w:t>
      </w:r>
    </w:p>
    <w:p w14:paraId="58B25C39" w14:textId="77777777" w:rsidR="00042091" w:rsidRPr="00042091" w:rsidRDefault="00042091" w:rsidP="0004209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42091">
        <w:rPr>
          <w:rFonts w:ascii="Times New Roman" w:hAnsi="Times New Roman" w:cs="Times New Roman"/>
          <w:sz w:val="24"/>
          <w:szCs w:val="24"/>
        </w:rPr>
        <w:tab/>
        <w:t>1483</w:t>
      </w:r>
      <w:r w:rsidRPr="00042091">
        <w:rPr>
          <w:rFonts w:ascii="Times New Roman" w:hAnsi="Times New Roman" w:cs="Times New Roman"/>
          <w:sz w:val="24"/>
          <w:szCs w:val="24"/>
        </w:rPr>
        <w:tab/>
        <w:t>Daniel Sheldon(q.v.) brought a plaint of debt against him.</w:t>
      </w:r>
    </w:p>
    <w:p w14:paraId="6FB4861A" w14:textId="4D88D185" w:rsidR="00042091" w:rsidRPr="00A176E2" w:rsidRDefault="00042091" w:rsidP="00042091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42091">
        <w:rPr>
          <w:rFonts w:ascii="Times New Roman" w:hAnsi="Times New Roman" w:cs="Times New Roman"/>
          <w:sz w:val="24"/>
          <w:szCs w:val="24"/>
        </w:rPr>
        <w:tab/>
      </w:r>
      <w:r w:rsidRPr="00042091">
        <w:rPr>
          <w:rFonts w:ascii="Times New Roman" w:hAnsi="Times New Roman" w:cs="Times New Roman"/>
          <w:sz w:val="24"/>
          <w:szCs w:val="24"/>
        </w:rPr>
        <w:tab/>
        <w:t>( http://aalt.law.uh.edu/Indices/CP40Indices/CP40no883Pl.htm   )</w:t>
      </w:r>
    </w:p>
    <w:p w14:paraId="5A9158C1" w14:textId="77777777" w:rsidR="008A776A" w:rsidRDefault="008A776A" w:rsidP="008A77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06DBDA" w14:textId="77777777" w:rsidR="008A776A" w:rsidRDefault="008A776A" w:rsidP="008A776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2CF7B6" w14:textId="77777777" w:rsidR="008A776A" w:rsidRDefault="008A776A" w:rsidP="008A77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March 2022</w:t>
      </w:r>
    </w:p>
    <w:p w14:paraId="27F6D397" w14:textId="0E340A9B" w:rsidR="00042091" w:rsidRDefault="00042091" w:rsidP="008A776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December 2025</w:t>
      </w:r>
    </w:p>
    <w:p w14:paraId="036B960D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C47EC" w14:textId="77777777" w:rsidR="008A776A" w:rsidRDefault="008A776A" w:rsidP="009139A6">
      <w:r>
        <w:separator/>
      </w:r>
    </w:p>
  </w:endnote>
  <w:endnote w:type="continuationSeparator" w:id="0">
    <w:p w14:paraId="4180D873" w14:textId="77777777" w:rsidR="008A776A" w:rsidRDefault="008A776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989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6093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54E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8106B" w14:textId="77777777" w:rsidR="008A776A" w:rsidRDefault="008A776A" w:rsidP="009139A6">
      <w:r>
        <w:separator/>
      </w:r>
    </w:p>
  </w:footnote>
  <w:footnote w:type="continuationSeparator" w:id="0">
    <w:p w14:paraId="6BC26CC8" w14:textId="77777777" w:rsidR="008A776A" w:rsidRDefault="008A776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295E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AC32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4B2D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76A"/>
    <w:rsid w:val="00042091"/>
    <w:rsid w:val="000666E0"/>
    <w:rsid w:val="002510B7"/>
    <w:rsid w:val="005C130B"/>
    <w:rsid w:val="005F6F19"/>
    <w:rsid w:val="00826F5C"/>
    <w:rsid w:val="008A776A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0DA6F2"/>
  <w15:chartTrackingRefBased/>
  <w15:docId w15:val="{D182D716-9F1C-4517-A3C8-B8E73D7FB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A776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86</Words>
  <Characters>537</Characters>
  <Application>Microsoft Office Word</Application>
  <DocSecurity>0</DocSecurity>
  <Lines>31</Lines>
  <Paragraphs>18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2022-05-16T15:30:00Z</dcterms:created>
  <dcterms:modified xsi:type="dcterms:W3CDTF">2025-12-06T08:28:00Z</dcterms:modified>
</cp:coreProperties>
</file>